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0A3779" w:rsidTr="000A377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779" w:rsidRDefault="000A3779" w:rsidP="00C060BD">
            <w:r>
              <w:t>Приложение 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779" w:rsidRDefault="000A3779" w:rsidP="00C060BD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779" w:rsidRDefault="00443F02" w:rsidP="00443F02">
            <w:r>
              <w:t xml:space="preserve">от 12.03.2020 </w:t>
            </w:r>
            <w:r w:rsidR="000A3779">
              <w:t>№</w:t>
            </w:r>
            <w:r>
              <w:t xml:space="preserve"> 63-504</w:t>
            </w:r>
            <w:r w:rsidR="000A3779">
              <w:t xml:space="preserve">    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779" w:rsidRDefault="000A3779" w:rsidP="00C060BD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>
            <w:r>
              <w:t xml:space="preserve">  </w:t>
            </w:r>
          </w:p>
        </w:tc>
      </w:tr>
      <w:tr w:rsidR="000A3779" w:rsidTr="000A377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</w:t>
            </w:r>
          </w:p>
          <w:p w:rsidR="000A3779" w:rsidRDefault="000A3779" w:rsidP="00C060BD">
            <w:pPr>
              <w:jc w:val="center"/>
            </w:pPr>
            <w:r>
              <w:t>закрепляемые за ними виды (подвиды) доходов бюджета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>
            <w:r>
              <w:t xml:space="preserve">  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center"/>
            </w:pPr>
            <w:r>
              <w:t>Наименование</w:t>
            </w:r>
          </w:p>
        </w:tc>
      </w:tr>
    </w:tbl>
    <w:p w:rsidR="000A3779" w:rsidRPr="000A3779" w:rsidRDefault="000A377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0A3779" w:rsidTr="000A3779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779" w:rsidRDefault="000A3779" w:rsidP="00C060BD">
            <w:pPr>
              <w:jc w:val="center"/>
            </w:pPr>
            <w: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продажи квартир, находящихся в собственности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1 16 01071 01 0000 140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1 16 01081 01 0000 140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1 16 01201 01 0000 140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  <w:r w:rsidRPr="000A3779">
              <w:rPr>
                <w:vertAlign w:val="superscript"/>
              </w:rPr>
              <w:t>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САРАТОВСКАЯ ГОРОДСКАЯ ДУМА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  <w:r w:rsidRPr="000A3779">
              <w:rPr>
                <w:vertAlign w:val="superscript"/>
              </w:rPr>
              <w:t>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  <w:r w:rsidRPr="000A3779">
              <w:rPr>
                <w:vertAlign w:val="superscript"/>
              </w:rPr>
              <w:t>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  <w:r w:rsidRPr="000A3779">
              <w:rPr>
                <w:vertAlign w:val="superscript"/>
              </w:rPr>
              <w:t>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  <w:r w:rsidRPr="000A3779">
              <w:rPr>
                <w:vertAlign w:val="superscript"/>
              </w:rPr>
              <w:t>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  <w:r w:rsidRPr="000A3779">
              <w:rPr>
                <w:vertAlign w:val="superscript"/>
              </w:rPr>
              <w:t>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  <w:r w:rsidRPr="000A3779">
              <w:rPr>
                <w:vertAlign w:val="superscript"/>
              </w:rPr>
              <w:t>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Государственная пошлина за выдачу разрешения на установку рекламной конструкции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  <w:r w:rsidRPr="000A3779">
              <w:rPr>
                <w:vertAlign w:val="superscript"/>
              </w:rPr>
              <w:t>2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оказания платных услуг (работ) получателями средств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Прочие доходы от компенсации затрат бюджетов городских округов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3779" w:rsidTr="000A3779">
        <w:trPr>
          <w:cantSplit/>
        </w:trPr>
        <w:tc>
          <w:tcPr>
            <w:tcW w:w="1396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0A3779" w:rsidRDefault="000A3779" w:rsidP="00C060BD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  <w:r w:rsidRPr="000A3779">
              <w:rPr>
                <w:vertAlign w:val="superscript"/>
              </w:rPr>
              <w:t>1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bottom w:val="nil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nil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tcBorders>
              <w:bottom w:val="nil"/>
            </w:tcBorders>
            <w:shd w:val="clear" w:color="auto" w:fill="auto"/>
            <w:hideMark/>
          </w:tcPr>
          <w:p w:rsidR="000A3779" w:rsidRDefault="000A3779" w:rsidP="00C060BD">
            <w:r>
              <w:t>Невыясненные поступления, зачисляемые в бюджеты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0A3779" w:rsidRDefault="000A3779" w:rsidP="00C060BD">
            <w:r>
              <w:t>Прочие неналоговые доходы бюджетов городских округов</w:t>
            </w:r>
          </w:p>
        </w:tc>
      </w:tr>
      <w:tr w:rsidR="000A3779" w:rsidTr="000A3779">
        <w:trPr>
          <w:cantSplit/>
        </w:trPr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0A3779" w:rsidRDefault="000A3779" w:rsidP="00C060BD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0A3779" w:rsidRDefault="000A3779" w:rsidP="00C060BD">
            <w:r>
              <w:t>Доходы бюджетов городских округов от возврата организациями остатков субсидий прошлых лет</w:t>
            </w:r>
            <w:r w:rsidRPr="000A3779">
              <w:rPr>
                <w:vertAlign w:val="superscript"/>
              </w:rPr>
              <w:t>3</w:t>
            </w:r>
          </w:p>
        </w:tc>
      </w:tr>
      <w:tr w:rsidR="000A3779" w:rsidTr="000A3779">
        <w:trPr>
          <w:cantSplit/>
        </w:trPr>
        <w:tc>
          <w:tcPr>
            <w:tcW w:w="147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779" w:rsidRDefault="000A3779" w:rsidP="00C060BD">
            <w:r>
              <w:t xml:space="preserve">  </w:t>
            </w:r>
          </w:p>
        </w:tc>
      </w:tr>
      <w:tr w:rsidR="000A3779" w:rsidTr="000A3779">
        <w:trPr>
          <w:cantSplit/>
        </w:trPr>
        <w:tc>
          <w:tcPr>
            <w:tcW w:w="1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779" w:rsidRDefault="000A3779" w:rsidP="00C060BD">
            <w:r w:rsidRPr="000A3779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0A3779" w:rsidTr="000A3779">
        <w:trPr>
          <w:cantSplit/>
        </w:trPr>
        <w:tc>
          <w:tcPr>
            <w:tcW w:w="1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779" w:rsidRDefault="000A3779" w:rsidP="00C060BD">
            <w:r w:rsidRPr="000A3779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0A3779" w:rsidTr="000A3779">
        <w:trPr>
          <w:cantSplit/>
        </w:trPr>
        <w:tc>
          <w:tcPr>
            <w:tcW w:w="1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779" w:rsidRDefault="000A3779" w:rsidP="00C060BD">
            <w:r w:rsidRPr="000A3779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0A3779" w:rsidTr="000A3779">
        <w:trPr>
          <w:cantSplit/>
        </w:trPr>
        <w:tc>
          <w:tcPr>
            <w:tcW w:w="1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779" w:rsidRDefault="000A3779" w:rsidP="00C060BD"/>
        </w:tc>
      </w:tr>
    </w:tbl>
    <w:p w:rsidR="00E2598B" w:rsidRPr="000A3779" w:rsidRDefault="00E2598B" w:rsidP="000A3779"/>
    <w:sectPr w:rsidR="00E2598B" w:rsidRPr="000A3779" w:rsidSect="000A3779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BBE" w:rsidRDefault="00522BBE" w:rsidP="000A3779">
      <w:r>
        <w:separator/>
      </w:r>
    </w:p>
  </w:endnote>
  <w:endnote w:type="continuationSeparator" w:id="1">
    <w:p w:rsidR="00522BBE" w:rsidRDefault="00522BBE" w:rsidP="000A3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BBE" w:rsidRDefault="00522BBE" w:rsidP="000A3779">
      <w:r>
        <w:separator/>
      </w:r>
    </w:p>
  </w:footnote>
  <w:footnote w:type="continuationSeparator" w:id="1">
    <w:p w:rsidR="00522BBE" w:rsidRDefault="00522BBE" w:rsidP="000A3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779" w:rsidRDefault="000A077F" w:rsidP="000E7B4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377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3779" w:rsidRDefault="000A37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779" w:rsidRPr="000A3779" w:rsidRDefault="000A077F" w:rsidP="000E7B45">
    <w:pPr>
      <w:pStyle w:val="a5"/>
      <w:framePr w:wrap="around" w:vAnchor="text" w:hAnchor="margin" w:xAlign="center" w:y="1"/>
      <w:rPr>
        <w:rStyle w:val="a9"/>
        <w:sz w:val="20"/>
        <w:szCs w:val="20"/>
      </w:rPr>
    </w:pPr>
    <w:r w:rsidRPr="000A3779">
      <w:rPr>
        <w:rStyle w:val="a9"/>
        <w:sz w:val="20"/>
        <w:szCs w:val="20"/>
      </w:rPr>
      <w:fldChar w:fldCharType="begin"/>
    </w:r>
    <w:r w:rsidR="000A3779" w:rsidRPr="000A3779">
      <w:rPr>
        <w:rStyle w:val="a9"/>
        <w:sz w:val="20"/>
        <w:szCs w:val="20"/>
      </w:rPr>
      <w:instrText xml:space="preserve">PAGE  </w:instrText>
    </w:r>
    <w:r w:rsidRPr="000A3779">
      <w:rPr>
        <w:rStyle w:val="a9"/>
        <w:sz w:val="20"/>
        <w:szCs w:val="20"/>
      </w:rPr>
      <w:fldChar w:fldCharType="separate"/>
    </w:r>
    <w:r w:rsidR="00443F02">
      <w:rPr>
        <w:rStyle w:val="a9"/>
        <w:noProof/>
        <w:sz w:val="20"/>
        <w:szCs w:val="20"/>
      </w:rPr>
      <w:t>2</w:t>
    </w:r>
    <w:r w:rsidRPr="000A3779">
      <w:rPr>
        <w:rStyle w:val="a9"/>
        <w:sz w:val="20"/>
        <w:szCs w:val="20"/>
      </w:rPr>
      <w:fldChar w:fldCharType="end"/>
    </w:r>
  </w:p>
  <w:p w:rsidR="000A3779" w:rsidRDefault="000A37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0A3779"/>
    <w:rsid w:val="000A077F"/>
    <w:rsid w:val="000A3779"/>
    <w:rsid w:val="00166B21"/>
    <w:rsid w:val="002C3F39"/>
    <w:rsid w:val="00443F02"/>
    <w:rsid w:val="00522BBE"/>
    <w:rsid w:val="006808C6"/>
    <w:rsid w:val="00A24CAF"/>
    <w:rsid w:val="00AD174B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37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3779"/>
    <w:rPr>
      <w:color w:val="800080"/>
      <w:u w:val="single"/>
    </w:rPr>
  </w:style>
  <w:style w:type="paragraph" w:customStyle="1" w:styleId="xl64">
    <w:name w:val="xl64"/>
    <w:basedOn w:val="a"/>
    <w:rsid w:val="000A377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A377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0A377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0A377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0A377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0A37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0A377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0A37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0A37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0A37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0A37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0A37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0A37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0A37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0A37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0A3779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0A37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0A377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0A37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0A3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0A377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0A377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0A3779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0A377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37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3779"/>
  </w:style>
  <w:style w:type="paragraph" w:styleId="a7">
    <w:name w:val="footer"/>
    <w:basedOn w:val="a"/>
    <w:link w:val="a8"/>
    <w:uiPriority w:val="99"/>
    <w:semiHidden/>
    <w:unhideWhenUsed/>
    <w:rsid w:val="000A37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3779"/>
  </w:style>
  <w:style w:type="character" w:styleId="a9">
    <w:name w:val="page number"/>
    <w:basedOn w:val="a0"/>
    <w:uiPriority w:val="99"/>
    <w:semiHidden/>
    <w:unhideWhenUsed/>
    <w:rsid w:val="000A37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26</Pages>
  <Words>9538</Words>
  <Characters>54370</Characters>
  <Application>Microsoft Office Word</Application>
  <DocSecurity>0</DocSecurity>
  <Lines>453</Lines>
  <Paragraphs>127</Paragraphs>
  <ScaleCrop>false</ScaleCrop>
  <Company/>
  <LinksUpToDate>false</LinksUpToDate>
  <CharactersWithSpaces>63781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Ivanovads</cp:lastModifiedBy>
  <cp:revision>2</cp:revision>
  <dcterms:created xsi:type="dcterms:W3CDTF">2020-03-06T07:49:00Z</dcterms:created>
  <dcterms:modified xsi:type="dcterms:W3CDTF">2020-03-12T07:47:00Z</dcterms:modified>
</cp:coreProperties>
</file>